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16626DD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720D90">
        <w:rPr>
          <w:rFonts w:cs="Arial"/>
          <w:b/>
          <w:sz w:val="24"/>
          <w:szCs w:val="24"/>
        </w:rPr>
        <w:t>45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293BCDE1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720D90">
        <w:rPr>
          <w:rFonts w:cs="Arial"/>
          <w:b/>
          <w:bCs/>
        </w:rPr>
        <w:t>SA WG2 agreed CRs for eNS_Ph3 (Rel-19)</w:t>
      </w:r>
    </w:p>
    <w:p w14:paraId="519C34A0" w14:textId="5DCC825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720D90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720D90" w:rsidRPr="00E6100C" w14:paraId="1C456B7C" w14:textId="77777777" w:rsidTr="00065ACC">
        <w:tc>
          <w:tcPr>
            <w:tcW w:w="774" w:type="dxa"/>
          </w:tcPr>
          <w:p w14:paraId="69C3E55E" w14:textId="7BB4DE2C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B433260" w14:textId="64BC3858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5895</w:t>
            </w:r>
          </w:p>
        </w:tc>
        <w:tc>
          <w:tcPr>
            <w:tcW w:w="251" w:type="dxa"/>
          </w:tcPr>
          <w:p w14:paraId="7BF03D93" w14:textId="23CA61A9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A773327" w14:textId="26115422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01D557A0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Prioritization between UDM, OAM and NSSF based slice validity time</w:t>
            </w:r>
          </w:p>
        </w:tc>
        <w:tc>
          <w:tcPr>
            <w:tcW w:w="284" w:type="dxa"/>
          </w:tcPr>
          <w:p w14:paraId="3C4E15BA" w14:textId="708F3C3C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4206C2F5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DBA44FE" w14:textId="187216D6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F582B0" w14:textId="6BE2BD72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S2-2502649</w:t>
            </w:r>
          </w:p>
        </w:tc>
        <w:tc>
          <w:tcPr>
            <w:tcW w:w="1134" w:type="dxa"/>
          </w:tcPr>
          <w:p w14:paraId="2EA37F8B" w14:textId="748AB6F9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Oracle, Verizon</w:t>
            </w:r>
          </w:p>
        </w:tc>
        <w:tc>
          <w:tcPr>
            <w:tcW w:w="1276" w:type="dxa"/>
          </w:tcPr>
          <w:p w14:paraId="5160B6A9" w14:textId="089A5257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eNS_Ph3</w:t>
            </w:r>
          </w:p>
        </w:tc>
        <w:tc>
          <w:tcPr>
            <w:tcW w:w="1134" w:type="dxa"/>
          </w:tcPr>
          <w:p w14:paraId="064C4FF5" w14:textId="23558C07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5.15.16</w:t>
            </w:r>
          </w:p>
        </w:tc>
        <w:tc>
          <w:tcPr>
            <w:tcW w:w="283" w:type="dxa"/>
          </w:tcPr>
          <w:p w14:paraId="38A42652" w14:textId="77777777" w:rsidR="00720D90" w:rsidRPr="00E6100C" w:rsidRDefault="00720D90" w:rsidP="00720D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23E9B9C4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</w:tr>
      <w:tr w:rsidR="00720D90" w:rsidRPr="00E6100C" w14:paraId="1F8C9F17" w14:textId="77777777" w:rsidTr="00065ACC">
        <w:tc>
          <w:tcPr>
            <w:tcW w:w="774" w:type="dxa"/>
          </w:tcPr>
          <w:p w14:paraId="2DB663E6" w14:textId="70BFEC93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49232793" w14:textId="0DE3BE96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5899</w:t>
            </w:r>
          </w:p>
        </w:tc>
        <w:tc>
          <w:tcPr>
            <w:tcW w:w="251" w:type="dxa"/>
          </w:tcPr>
          <w:p w14:paraId="64B21502" w14:textId="75134BA4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1EDCC911" w14:textId="0049D9E7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71A54C4" w14:textId="2C392832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Prioritization between UDM, OAM and NSSF based slice validity time</w:t>
            </w:r>
          </w:p>
        </w:tc>
        <w:tc>
          <w:tcPr>
            <w:tcW w:w="284" w:type="dxa"/>
          </w:tcPr>
          <w:p w14:paraId="68329088" w14:textId="27C7BF43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76DFAD7C" w14:textId="35013EF0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7E0F6674" w14:textId="0BD84F9D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FDA6C73" w14:textId="0472E606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S2-2502400</w:t>
            </w:r>
          </w:p>
        </w:tc>
        <w:tc>
          <w:tcPr>
            <w:tcW w:w="1134" w:type="dxa"/>
          </w:tcPr>
          <w:p w14:paraId="697F3870" w14:textId="46EF1932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Oracle, Verizon</w:t>
            </w:r>
          </w:p>
        </w:tc>
        <w:tc>
          <w:tcPr>
            <w:tcW w:w="1276" w:type="dxa"/>
          </w:tcPr>
          <w:p w14:paraId="50A51786" w14:textId="5DA662A9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eNS_Ph3</w:t>
            </w:r>
          </w:p>
        </w:tc>
        <w:tc>
          <w:tcPr>
            <w:tcW w:w="1134" w:type="dxa"/>
          </w:tcPr>
          <w:p w14:paraId="68844CAA" w14:textId="5323E2E2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5.15.16</w:t>
            </w:r>
          </w:p>
        </w:tc>
        <w:tc>
          <w:tcPr>
            <w:tcW w:w="283" w:type="dxa"/>
          </w:tcPr>
          <w:p w14:paraId="367DFF8F" w14:textId="77777777" w:rsidR="00720D90" w:rsidRPr="00E6100C" w:rsidRDefault="00720D90" w:rsidP="00720D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AC1D6B6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956BBB7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F6C2CC7" w14:textId="22C3CAC0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3FEAB34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BFACCB9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</w:tr>
      <w:tr w:rsidR="00720D90" w:rsidRPr="00E6100C" w14:paraId="3020DE57" w14:textId="77777777" w:rsidTr="00065ACC">
        <w:tc>
          <w:tcPr>
            <w:tcW w:w="774" w:type="dxa"/>
          </w:tcPr>
          <w:p w14:paraId="462AE437" w14:textId="77FE6FBE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681EE70" w14:textId="7711B871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6032</w:t>
            </w:r>
          </w:p>
        </w:tc>
        <w:tc>
          <w:tcPr>
            <w:tcW w:w="251" w:type="dxa"/>
          </w:tcPr>
          <w:p w14:paraId="71A5446F" w14:textId="7DDDC0F5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C3F3901" w14:textId="3F406539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07ABDBE" w14:textId="24781D0A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Slice deregistration inactvity timer for Alternative S-NSSAI</w:t>
            </w:r>
          </w:p>
        </w:tc>
        <w:tc>
          <w:tcPr>
            <w:tcW w:w="284" w:type="dxa"/>
          </w:tcPr>
          <w:p w14:paraId="0FCE0EE6" w14:textId="2EFEE09A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F1E3E1B" w14:textId="02FB30DE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7641869E" w14:textId="798E5B9C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AD6627E" w14:textId="655D5AE5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S2-2501181</w:t>
            </w:r>
          </w:p>
        </w:tc>
        <w:tc>
          <w:tcPr>
            <w:tcW w:w="1134" w:type="dxa"/>
          </w:tcPr>
          <w:p w14:paraId="1D8D68CC" w14:textId="4974F143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54FA1899" w14:textId="26586AA9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eNS_Ph3</w:t>
            </w:r>
          </w:p>
        </w:tc>
        <w:tc>
          <w:tcPr>
            <w:tcW w:w="1134" w:type="dxa"/>
          </w:tcPr>
          <w:p w14:paraId="198E9228" w14:textId="2900AEA3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5.15.19</w:t>
            </w:r>
          </w:p>
        </w:tc>
        <w:tc>
          <w:tcPr>
            <w:tcW w:w="283" w:type="dxa"/>
          </w:tcPr>
          <w:p w14:paraId="0D89C394" w14:textId="77777777" w:rsidR="00720D90" w:rsidRPr="00E6100C" w:rsidRDefault="00720D90" w:rsidP="00720D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920BD55" w14:textId="1A386382" w:rsidR="00720D90" w:rsidRDefault="00720D90" w:rsidP="00720D90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80C6B66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F811C46" w14:textId="004E1FDD" w:rsidR="00720D90" w:rsidRPr="00F970E0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726526A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434940F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</w:tr>
      <w:tr w:rsidR="00720D90" w:rsidRPr="00E6100C" w14:paraId="73B15095" w14:textId="77777777" w:rsidTr="00065ACC">
        <w:tc>
          <w:tcPr>
            <w:tcW w:w="774" w:type="dxa"/>
          </w:tcPr>
          <w:p w14:paraId="5893C6E5" w14:textId="746D5D23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84233DB" w14:textId="229AEF0B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6033</w:t>
            </w:r>
          </w:p>
        </w:tc>
        <w:tc>
          <w:tcPr>
            <w:tcW w:w="251" w:type="dxa"/>
          </w:tcPr>
          <w:p w14:paraId="5ECC2B47" w14:textId="2CD13F0E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9A53103" w14:textId="726CCF8E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1562159" w14:textId="536361C3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Slice deregistration inactvity timer for Alternative S-NSSAI</w:t>
            </w:r>
          </w:p>
        </w:tc>
        <w:tc>
          <w:tcPr>
            <w:tcW w:w="284" w:type="dxa"/>
          </w:tcPr>
          <w:p w14:paraId="504A2454" w14:textId="26AA5454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476091EB" w14:textId="6F71CFDD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5ECAB152" w14:textId="7C4037B5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1018589" w14:textId="46A626A5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S2-2501182</w:t>
            </w:r>
          </w:p>
        </w:tc>
        <w:tc>
          <w:tcPr>
            <w:tcW w:w="1134" w:type="dxa"/>
          </w:tcPr>
          <w:p w14:paraId="526C9E14" w14:textId="6F256693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2BF93FC8" w14:textId="08DCFF0E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eNS_Ph3</w:t>
            </w:r>
          </w:p>
        </w:tc>
        <w:tc>
          <w:tcPr>
            <w:tcW w:w="1134" w:type="dxa"/>
          </w:tcPr>
          <w:p w14:paraId="14109F52" w14:textId="2131740F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5.15.19</w:t>
            </w:r>
          </w:p>
        </w:tc>
        <w:tc>
          <w:tcPr>
            <w:tcW w:w="283" w:type="dxa"/>
          </w:tcPr>
          <w:p w14:paraId="5CBCC116" w14:textId="77777777" w:rsidR="00720D90" w:rsidRPr="00E6100C" w:rsidRDefault="00720D90" w:rsidP="00720D9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04860F4" w14:textId="013E313B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3BC4311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8658F28" w14:textId="49F34660" w:rsidR="00720D90" w:rsidRPr="00B374EF" w:rsidRDefault="00720D90" w:rsidP="00720D90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B31E346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3E8C3ED" w14:textId="77777777" w:rsidR="00720D90" w:rsidRDefault="00720D90" w:rsidP="00720D90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20D90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